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AB" w:rsidRPr="006A36D8" w:rsidRDefault="00481AC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AD16C8">
        <w:rPr>
          <w:sz w:val="22"/>
          <w:szCs w:val="25"/>
        </w:rPr>
        <w:t xml:space="preserve">  </w:t>
      </w:r>
      <w:r w:rsidR="008438AB" w:rsidRPr="006A36D8">
        <w:rPr>
          <w:sz w:val="22"/>
          <w:szCs w:val="25"/>
        </w:rPr>
        <w:t>Приложение</w:t>
      </w:r>
      <w:r w:rsidR="008438AB">
        <w:rPr>
          <w:sz w:val="22"/>
          <w:szCs w:val="25"/>
        </w:rPr>
        <w:t xml:space="preserve"> №</w:t>
      </w:r>
      <w:r w:rsidR="008438AB" w:rsidRPr="006A36D8">
        <w:rPr>
          <w:sz w:val="22"/>
          <w:szCs w:val="25"/>
        </w:rPr>
        <w:t xml:space="preserve"> </w:t>
      </w:r>
      <w:r>
        <w:rPr>
          <w:sz w:val="22"/>
          <w:szCs w:val="25"/>
        </w:rPr>
        <w:t>2</w:t>
      </w:r>
      <w:r w:rsidR="008438AB" w:rsidRPr="006A36D8">
        <w:rPr>
          <w:sz w:val="22"/>
          <w:szCs w:val="25"/>
        </w:rPr>
        <w:t xml:space="preserve">       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="00AD16C8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532EDE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FF0000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Pr="006A36D8">
        <w:rPr>
          <w:sz w:val="22"/>
          <w:szCs w:val="25"/>
        </w:rPr>
        <w:t xml:space="preserve">от </w:t>
      </w:r>
      <w:r>
        <w:rPr>
          <w:sz w:val="22"/>
          <w:szCs w:val="25"/>
        </w:rPr>
        <w:t xml:space="preserve">  </w:t>
      </w:r>
      <w:r w:rsidR="009B3CCB">
        <w:rPr>
          <w:color w:val="FF0000"/>
          <w:sz w:val="22"/>
          <w:szCs w:val="25"/>
        </w:rPr>
        <w:t>22.07.2019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AD16C8">
        <w:rPr>
          <w:sz w:val="22"/>
          <w:szCs w:val="25"/>
        </w:rPr>
        <w:t>141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0A3E8A">
        <w:rPr>
          <w:color w:val="FF0000"/>
          <w:sz w:val="25"/>
          <w:szCs w:val="25"/>
        </w:rPr>
        <w:t xml:space="preserve">начальника </w:t>
      </w:r>
      <w:r>
        <w:rPr>
          <w:color w:val="FF0000"/>
          <w:sz w:val="25"/>
          <w:szCs w:val="25"/>
        </w:rPr>
        <w:t>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9B3CCB">
        <w:rPr>
          <w:sz w:val="25"/>
          <w:szCs w:val="25"/>
        </w:rPr>
        <w:t>01</w:t>
      </w:r>
      <w:r>
        <w:rPr>
          <w:sz w:val="25"/>
          <w:szCs w:val="25"/>
        </w:rPr>
        <w:t xml:space="preserve"> </w:t>
      </w:r>
      <w:r w:rsidR="009B3CCB">
        <w:rPr>
          <w:sz w:val="25"/>
          <w:szCs w:val="25"/>
        </w:rPr>
        <w:t>апреля</w:t>
      </w:r>
      <w:r>
        <w:rPr>
          <w:sz w:val="25"/>
          <w:szCs w:val="25"/>
        </w:rPr>
        <w:t xml:space="preserve"> 201</w:t>
      </w:r>
      <w:r w:rsidR="009B3CCB">
        <w:rPr>
          <w:sz w:val="25"/>
          <w:szCs w:val="25"/>
        </w:rPr>
        <w:t>9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786"/>
        <w:gridCol w:w="1275"/>
        <w:gridCol w:w="2977"/>
        <w:gridCol w:w="2552"/>
      </w:tblGrid>
      <w:tr w:rsidR="008438AB" w:rsidRPr="00F832B8" w:rsidTr="009B3CCB">
        <w:trPr>
          <w:tblHeader/>
        </w:trPr>
        <w:tc>
          <w:tcPr>
            <w:tcW w:w="1583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438AB" w:rsidRPr="00F832B8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8438AB" w:rsidRPr="007F3C8B" w:rsidRDefault="008438AB" w:rsidP="00B015C4">
            <w:pPr>
              <w:rPr>
                <w:sz w:val="18"/>
                <w:szCs w:val="18"/>
              </w:rPr>
            </w:pPr>
          </w:p>
          <w:p w:rsidR="008438AB" w:rsidRPr="007F3C8B" w:rsidRDefault="008438AB" w:rsidP="00B015C4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8438AB" w:rsidRPr="00F832B8" w:rsidTr="009B3CCB">
        <w:tc>
          <w:tcPr>
            <w:tcW w:w="1583" w:type="dxa"/>
            <w:shd w:val="clear" w:color="auto" w:fill="auto"/>
            <w:vAlign w:val="center"/>
          </w:tcPr>
          <w:p w:rsidR="008438AB" w:rsidRDefault="008438AB" w:rsidP="00B015C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438AB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Pr="00AC7F58" w:rsidRDefault="008438AB" w:rsidP="00B015C4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8438AB" w:rsidRPr="0040418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8438AB" w:rsidRPr="00F832B8" w:rsidTr="009B3CCB">
        <w:tc>
          <w:tcPr>
            <w:tcW w:w="1583" w:type="dxa"/>
            <w:shd w:val="clear" w:color="auto" w:fill="auto"/>
            <w:vAlign w:val="center"/>
          </w:tcPr>
          <w:p w:rsidR="008438AB" w:rsidRDefault="008438AB" w:rsidP="00B015C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№3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38AB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438AB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38AB" w:rsidRDefault="008438AB" w:rsidP="00B015C4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8438AB" w:rsidRPr="005D6CA9" w:rsidRDefault="008438AB" w:rsidP="00B015C4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38AB" w:rsidRPr="0040418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8438AB" w:rsidRPr="005D6CA9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8438AB" w:rsidRDefault="008438AB" w:rsidP="00B015C4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8438AB" w:rsidRPr="00A062E4" w:rsidRDefault="008438AB" w:rsidP="008438AB"/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5388"/>
      </w:tblGrid>
      <w:tr w:rsidR="009B3CCB" w:rsidRPr="0011554A" w:rsidTr="009B3CCB">
        <w:trPr>
          <w:trHeight w:val="397"/>
        </w:trPr>
        <w:tc>
          <w:tcPr>
            <w:tcW w:w="2352" w:type="pct"/>
            <w:tcBorders>
              <w:tr2bl w:val="nil"/>
            </w:tcBorders>
            <w:shd w:val="clear" w:color="auto" w:fill="auto"/>
          </w:tcPr>
          <w:p w:rsidR="009B3CCB" w:rsidRPr="00117C26" w:rsidRDefault="009B3CCB" w:rsidP="00B015C4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2648" w:type="pct"/>
            <w:vAlign w:val="center"/>
          </w:tcPr>
          <w:p w:rsidR="009B3CCB" w:rsidRPr="0011554A" w:rsidRDefault="009B3CCB" w:rsidP="00B015C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9B3CCB" w:rsidRPr="00584BDA" w:rsidTr="009B3CCB">
        <w:trPr>
          <w:trHeight w:val="657"/>
        </w:trPr>
        <w:tc>
          <w:tcPr>
            <w:tcW w:w="2352" w:type="pct"/>
            <w:shd w:val="clear" w:color="auto" w:fill="auto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9B3CCB" w:rsidRPr="00584BDA" w:rsidTr="009B3CCB">
        <w:trPr>
          <w:trHeight w:val="751"/>
        </w:trPr>
        <w:tc>
          <w:tcPr>
            <w:tcW w:w="2352" w:type="pct"/>
            <w:shd w:val="clear" w:color="auto" w:fill="auto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648" w:type="pct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9B3CCB" w:rsidRPr="00584BDA" w:rsidTr="009B3CCB">
        <w:tc>
          <w:tcPr>
            <w:tcW w:w="2352" w:type="pct"/>
            <w:shd w:val="clear" w:color="auto" w:fill="auto"/>
            <w:vAlign w:val="center"/>
          </w:tcPr>
          <w:p w:rsidR="009B3CCB" w:rsidRPr="00584BDA" w:rsidRDefault="009B3CCB" w:rsidP="00B015C4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648" w:type="pct"/>
          </w:tcPr>
          <w:p w:rsidR="009B3CCB" w:rsidRPr="00AA5763" w:rsidRDefault="009B3CCB" w:rsidP="00B015C4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Default="008438AB" w:rsidP="008438AB">
      <w:pPr>
        <w:ind w:right="-2" w:firstLine="720"/>
        <w:jc w:val="both"/>
      </w:pPr>
    </w:p>
    <w:p w:rsidR="008438AB" w:rsidRPr="0091620E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  <w:r w:rsidRPr="00135719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</w:t>
      </w:r>
      <w:r>
        <w:t>иложен к настоящему объявлению.</w:t>
      </w:r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  <w:proofErr w:type="gramStart"/>
      <w:r w:rsidRPr="00135719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8438AB" w:rsidRPr="00135719" w:rsidRDefault="008438AB" w:rsidP="008438AB">
      <w:pPr>
        <w:tabs>
          <w:tab w:val="left" w:pos="3600"/>
        </w:tabs>
        <w:ind w:right="-2" w:firstLine="709"/>
        <w:jc w:val="both"/>
      </w:pP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гражданин</w:t>
      </w:r>
      <w:r w:rsidRPr="00135719">
        <w:rPr>
          <w:u w:val="single"/>
        </w:rPr>
        <w:t xml:space="preserve"> </w:t>
      </w:r>
      <w:r w:rsidRPr="00135719">
        <w:t xml:space="preserve">представляет следующие документы: 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личное заявление (приложение №1 к объявлению);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документы, подтверждающие необходимое профессиональное образование, стаж работы и квалификацию: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35719">
        <w:rPr>
          <w:b/>
          <w:u w:val="single"/>
        </w:rPr>
        <w:t>заверенную нотариально или кадровой службой по месту работы (службы)</w:t>
      </w:r>
      <w:r w:rsidRPr="00135719">
        <w:t>, или иные документы, подтверждающие трудовую (служебную) деятельность гражданина;</w:t>
      </w:r>
    </w:p>
    <w:p w:rsidR="008438AB" w:rsidRPr="00135719" w:rsidRDefault="008438AB" w:rsidP="008438AB">
      <w:pPr>
        <w:ind w:right="-2" w:firstLine="709"/>
        <w:jc w:val="both"/>
        <w:rPr>
          <w:b/>
        </w:rPr>
      </w:pPr>
      <w:r w:rsidRPr="00135719">
        <w:t>- копии документов об образовании и о квалификации (</w:t>
      </w:r>
      <w:r w:rsidRPr="00135719">
        <w:rPr>
          <w:u w:val="single"/>
        </w:rPr>
        <w:t>с приложением</w:t>
      </w:r>
      <w:r w:rsidRPr="00135719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35719">
        <w:rPr>
          <w:b/>
          <w:u w:val="single"/>
        </w:rPr>
        <w:t>заверенные нотариально или кадровой службой по месту работы (службы)</w:t>
      </w:r>
      <w:r w:rsidRPr="00135719">
        <w:rPr>
          <w:b/>
        </w:rPr>
        <w:t>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35719">
        <w:rPr>
          <w:u w:val="single"/>
        </w:rPr>
        <w:t>форма № 001-ГС/у</w:t>
      </w:r>
      <w:r w:rsidRPr="00135719">
        <w:t>);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438AB" w:rsidRPr="00135719" w:rsidRDefault="008438AB" w:rsidP="008438AB">
      <w:pPr>
        <w:ind w:right="-2" w:firstLine="709"/>
        <w:jc w:val="both"/>
      </w:pPr>
      <w:proofErr w:type="gramStart"/>
      <w:r w:rsidRPr="00135719">
        <w:t xml:space="preserve">В соответствии с п. 11 ст. 16 Федерального закона от 27 июля 2004 года № 79-ФЗ </w:t>
      </w:r>
      <w:r w:rsidRPr="00135719">
        <w:br/>
        <w:t xml:space="preserve">«О государственной гражданской службе Российской Федерации» гражданин не может быть </w:t>
      </w:r>
      <w:r w:rsidRPr="00135719">
        <w:lastRenderedPageBreak/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8438AB" w:rsidRPr="00135719" w:rsidRDefault="008438AB" w:rsidP="008438AB">
      <w:pPr>
        <w:ind w:right="-2" w:firstLine="709"/>
        <w:jc w:val="both"/>
      </w:pPr>
      <w:r w:rsidRPr="00135719">
        <w:t>При подаче документов на конкурс гражданин оформляет письменное согласие на обработку персональных данных в Межрайоной ИФНС России №10 по Ставропольскому краю (приложение №</w:t>
      </w:r>
      <w:r>
        <w:t>4</w:t>
      </w:r>
      <w:r w:rsidRPr="00135719">
        <w:t xml:space="preserve"> к объявлению)</w:t>
      </w:r>
      <w:r w:rsidRPr="00135719">
        <w:rPr>
          <w:color w:val="000000"/>
        </w:rPr>
        <w:t>.</w:t>
      </w:r>
    </w:p>
    <w:p w:rsidR="008438AB" w:rsidRPr="00135719" w:rsidRDefault="008438AB" w:rsidP="008438AB">
      <w:pPr>
        <w:ind w:right="-2" w:firstLine="709"/>
        <w:jc w:val="both"/>
      </w:pP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гражданский служащий</w:t>
      </w:r>
      <w:r w:rsidRPr="00135719">
        <w:rPr>
          <w:b/>
        </w:rPr>
        <w:t xml:space="preserve"> </w:t>
      </w:r>
      <w:r w:rsidRPr="00135719">
        <w:t>представляет следующие документы:</w:t>
      </w:r>
    </w:p>
    <w:p w:rsidR="008438AB" w:rsidRPr="00135719" w:rsidRDefault="008438AB" w:rsidP="008438AB">
      <w:pPr>
        <w:ind w:right="-2" w:firstLine="709"/>
        <w:jc w:val="both"/>
      </w:pPr>
      <w:r w:rsidRPr="00135719">
        <w:t>- заявление на имя представителя нанимателя;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35719">
        <w:rPr>
          <w:u w:val="single"/>
        </w:rPr>
        <w:t>число, месяц и год</w:t>
      </w:r>
      <w:r w:rsidRPr="00135719">
        <w:t xml:space="preserve"> - для расчета стажа) с фотографией.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438AB" w:rsidRPr="0091620E" w:rsidRDefault="008438AB" w:rsidP="008438A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35719">
        <w:rPr>
          <w:color w:val="000000"/>
        </w:rPr>
        <w:t xml:space="preserve">Для участия в конкурсе </w:t>
      </w:r>
      <w:r w:rsidRPr="00135719">
        <w:rPr>
          <w:b/>
          <w:color w:val="000000"/>
          <w:u w:val="single"/>
        </w:rPr>
        <w:t>гражданский служащий,</w:t>
      </w:r>
      <w:r w:rsidRPr="00135719">
        <w:rPr>
          <w:color w:val="000000"/>
        </w:rPr>
        <w:t xml:space="preserve"> замещающий должность гражданской службы в</w:t>
      </w:r>
      <w:r w:rsidRPr="00135719">
        <w:t xml:space="preserve"> Межрайоной ИФНС России №10 по Ставропольскому краю</w:t>
      </w:r>
      <w:r w:rsidRPr="00135719">
        <w:rPr>
          <w:color w:val="000000"/>
        </w:rPr>
        <w:t>, подает заявление н</w:t>
      </w:r>
      <w:r>
        <w:rPr>
          <w:color w:val="000000"/>
        </w:rPr>
        <w:t>а имя представителя нанимателя.</w:t>
      </w:r>
    </w:p>
    <w:p w:rsidR="008438AB" w:rsidRPr="00135719" w:rsidRDefault="008438AB" w:rsidP="008438AB">
      <w:pPr>
        <w:ind w:right="-2" w:firstLine="709"/>
        <w:jc w:val="both"/>
      </w:pPr>
      <w:r w:rsidRPr="0013571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438AB" w:rsidRPr="00135719" w:rsidRDefault="008438AB" w:rsidP="008438AB">
      <w:pPr>
        <w:ind w:right="-2" w:firstLine="709"/>
        <w:jc w:val="both"/>
      </w:pPr>
      <w:bookmarkStart w:id="1" w:name="sub_1010"/>
    </w:p>
    <w:p w:rsidR="008438AB" w:rsidRPr="00135719" w:rsidRDefault="008438AB" w:rsidP="008438AB">
      <w:pPr>
        <w:ind w:right="-2" w:firstLine="709"/>
        <w:jc w:val="both"/>
      </w:pPr>
      <w:r w:rsidRPr="00135719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8438AB" w:rsidRPr="00135719" w:rsidRDefault="008438AB" w:rsidP="008438AB">
      <w:pPr>
        <w:ind w:right="-2" w:firstLine="709"/>
        <w:jc w:val="both"/>
      </w:pPr>
      <w:r w:rsidRPr="00135719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438AB" w:rsidRPr="00135719" w:rsidRDefault="008438AB" w:rsidP="008438AB">
      <w:pPr>
        <w:ind w:right="-2" w:firstLine="709"/>
        <w:jc w:val="both"/>
      </w:pPr>
      <w:r w:rsidRPr="0013571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438AB" w:rsidRPr="00135719" w:rsidRDefault="008438AB" w:rsidP="008438AB">
      <w:pPr>
        <w:ind w:right="-2" w:firstLine="709"/>
        <w:jc w:val="both"/>
      </w:pPr>
      <w:bookmarkStart w:id="2" w:name="sub_1019"/>
      <w:r w:rsidRPr="00135719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8438AB" w:rsidRPr="00135719" w:rsidRDefault="008438AB" w:rsidP="008438AB">
      <w:pPr>
        <w:ind w:right="-2" w:firstLine="709"/>
        <w:jc w:val="both"/>
      </w:pPr>
      <w:r w:rsidRPr="00135719"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8438AB" w:rsidRPr="00852A85" w:rsidRDefault="008438AB" w:rsidP="008438AB">
      <w:pPr>
        <w:ind w:right="-2" w:firstLine="709"/>
        <w:jc w:val="both"/>
      </w:pPr>
      <w:r w:rsidRPr="00852A85">
        <w:t xml:space="preserve">Для оценки профессионального уровня кандидатов, их соответствия квалификационным требованиям, кандидатам, претендующим на должность государственного налогового </w:t>
      </w:r>
      <w:r>
        <w:t xml:space="preserve">инспектора </w:t>
      </w:r>
      <w:r w:rsidRPr="00852A85">
        <w:t>отдела проверок</w:t>
      </w:r>
      <w:r>
        <w:t xml:space="preserve"> №3</w:t>
      </w:r>
      <w:r w:rsidRPr="00852A85">
        <w:t>,</w:t>
      </w:r>
      <w:r w:rsidRPr="006453F5">
        <w:t xml:space="preserve"> </w:t>
      </w:r>
      <w:r w:rsidRPr="00852A85">
        <w:t xml:space="preserve">государственного налогового </w:t>
      </w:r>
      <w:r>
        <w:t xml:space="preserve">инспектора </w:t>
      </w:r>
      <w:r w:rsidRPr="00852A85">
        <w:t xml:space="preserve">отдела </w:t>
      </w:r>
      <w:r>
        <w:t>урегулирования задолженности и обеспечения процедур банкротства</w:t>
      </w:r>
      <w:r w:rsidRPr="00852A85">
        <w:t xml:space="preserve"> утверждены методы: тестирование и индивидуальное собеседование.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Тестовые испытания кандидатов проводятся в письменной форме. </w:t>
      </w:r>
      <w:proofErr w:type="gramStart"/>
      <w:r w:rsidRPr="00135719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135719">
          <w:rPr>
            <w:color w:val="000000"/>
          </w:rPr>
          <w:t>Конституции</w:t>
        </w:r>
      </w:hyperlink>
      <w:r w:rsidRPr="00135719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Тест содержит не менее 40 и не более 60 вопросов.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На каждый вопрос теста может быть только один верный вариант ответа.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Подведение результатов тестирования основывается на количестве правильных ответов.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8438AB" w:rsidRPr="00135719" w:rsidRDefault="008438AB" w:rsidP="008438AB">
      <w:pPr>
        <w:ind w:right="-2" w:firstLine="709"/>
        <w:jc w:val="both"/>
      </w:pPr>
      <w:bookmarkStart w:id="3" w:name="sub_1021"/>
      <w:r w:rsidRPr="00135719">
        <w:t>Решение конкурсной комиссии принимается в отсутствие кандидата.</w:t>
      </w:r>
      <w:bookmarkEnd w:id="3"/>
    </w:p>
    <w:p w:rsidR="008438AB" w:rsidRPr="00135719" w:rsidRDefault="008438AB" w:rsidP="008438AB">
      <w:pPr>
        <w:ind w:right="-2" w:firstLine="709"/>
        <w:jc w:val="both"/>
      </w:pPr>
      <w:r w:rsidRPr="0013571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438AB" w:rsidRPr="00135719" w:rsidRDefault="008438AB" w:rsidP="008438AB">
      <w:pPr>
        <w:ind w:right="-2" w:firstLine="709"/>
        <w:jc w:val="both"/>
      </w:pPr>
      <w:r w:rsidRPr="00135719">
        <w:t xml:space="preserve">По результатам конкурса издается </w:t>
      </w:r>
      <w:r w:rsidRPr="00135719">
        <w:rPr>
          <w:color w:val="000000"/>
        </w:rPr>
        <w:t xml:space="preserve">приказ </w:t>
      </w:r>
      <w:r w:rsidRPr="00135719">
        <w:t xml:space="preserve">Межрайоной ИФНС России №10 по Ставропольскому краю </w:t>
      </w:r>
      <w:r w:rsidRPr="00135719">
        <w:rPr>
          <w:color w:val="000000"/>
        </w:rPr>
        <w:t>о назначении победителя</w:t>
      </w:r>
      <w:r w:rsidRPr="00135719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Pr="00135719" w:rsidRDefault="008438AB" w:rsidP="008438AB">
      <w:pPr>
        <w:autoSpaceDE w:val="0"/>
        <w:autoSpaceDN w:val="0"/>
        <w:adjustRightInd w:val="0"/>
        <w:ind w:firstLine="709"/>
        <w:jc w:val="both"/>
      </w:pPr>
      <w:r w:rsidRPr="00135719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438AB" w:rsidRPr="00135719" w:rsidRDefault="008438AB" w:rsidP="008438AB">
      <w:pPr>
        <w:ind w:right="-2" w:firstLine="709"/>
        <w:jc w:val="both"/>
      </w:pP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>
        <w:rPr>
          <w:b/>
          <w:color w:val="000000"/>
        </w:rPr>
        <w:t>2</w:t>
      </w:r>
      <w:r w:rsidR="009B3CCB">
        <w:rPr>
          <w:b/>
          <w:color w:val="000000"/>
        </w:rPr>
        <w:t>5</w:t>
      </w:r>
      <w:r>
        <w:rPr>
          <w:b/>
          <w:color w:val="000000"/>
        </w:rPr>
        <w:t xml:space="preserve"> </w:t>
      </w:r>
      <w:r w:rsidR="009B3CCB">
        <w:rPr>
          <w:b/>
          <w:color w:val="000000"/>
        </w:rPr>
        <w:t>июля</w:t>
      </w:r>
      <w:r>
        <w:rPr>
          <w:b/>
          <w:color w:val="000000"/>
        </w:rPr>
        <w:t xml:space="preserve">  по </w:t>
      </w:r>
      <w:r w:rsidR="009B3CCB">
        <w:rPr>
          <w:b/>
          <w:color w:val="000000"/>
        </w:rPr>
        <w:t>14</w:t>
      </w:r>
      <w:r>
        <w:rPr>
          <w:b/>
          <w:color w:val="000000"/>
        </w:rPr>
        <w:t xml:space="preserve"> </w:t>
      </w:r>
      <w:r w:rsidR="009B3CCB">
        <w:rPr>
          <w:b/>
          <w:color w:val="000000"/>
        </w:rPr>
        <w:t xml:space="preserve">августа </w:t>
      </w:r>
      <w:r w:rsidRPr="00FC73A4">
        <w:rPr>
          <w:b/>
          <w:color w:val="000000"/>
        </w:rPr>
        <w:t>201</w:t>
      </w:r>
      <w:r>
        <w:rPr>
          <w:b/>
          <w:color w:val="000000"/>
        </w:rPr>
        <w:t>9 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8438AB" w:rsidRPr="00E04B1F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8438AB" w:rsidRPr="00FC73A4" w:rsidRDefault="008438AB" w:rsidP="008438AB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 xml:space="preserve">кабинет №41, </w:t>
      </w:r>
      <w:hyperlink r:id="rId10" w:history="1">
        <w:r w:rsidRPr="00FC73A4">
          <w:rPr>
            <w:rStyle w:val="ad"/>
          </w:rPr>
          <w:t>www.nalog.ru</w:t>
        </w:r>
      </w:hyperlink>
      <w:r w:rsidRPr="00FC73A4">
        <w:t>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 w:rsidR="00481ACD"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>
        <w:t>00</w:t>
      </w:r>
      <w:r w:rsidRPr="00FC73A4">
        <w:t xml:space="preserve">. Ответственный за прием документов – </w:t>
      </w:r>
      <w:r>
        <w:t>главный специалист-эксперт отдела общего обеспечения Волгина Елена Викторовна</w:t>
      </w:r>
      <w:r w:rsidRPr="00FC73A4">
        <w:t>.</w:t>
      </w:r>
    </w:p>
    <w:p w:rsidR="008438AB" w:rsidRPr="00FC73A4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>
        <w:t>1</w:t>
      </w:r>
      <w:r w:rsidRPr="00FC73A4">
        <w:t>).</w:t>
      </w:r>
    </w:p>
    <w:p w:rsidR="008438AB" w:rsidRPr="00710F5E" w:rsidRDefault="008438AB" w:rsidP="008438AB">
      <w:pPr>
        <w:autoSpaceDE w:val="0"/>
        <w:autoSpaceDN w:val="0"/>
        <w:adjustRightInd w:val="0"/>
        <w:ind w:firstLine="708"/>
        <w:jc w:val="both"/>
      </w:pPr>
      <w:bookmarkStart w:id="5" w:name="sub_1027"/>
      <w:bookmarkEnd w:id="4"/>
      <w:proofErr w:type="gramStart"/>
      <w:r w:rsidRPr="00710F5E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710F5E">
        <w:rPr>
          <w:color w:val="000000"/>
        </w:rPr>
        <w:t xml:space="preserve">), в соответствии с Правилами </w:t>
      </w:r>
      <w:r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438AB" w:rsidRPr="00710F5E" w:rsidRDefault="008438AB" w:rsidP="008438AB">
      <w:pPr>
        <w:ind w:right="-2" w:firstLine="709"/>
        <w:jc w:val="both"/>
      </w:pPr>
      <w:bookmarkStart w:id="6" w:name="sub_1026"/>
      <w:proofErr w:type="gramStart"/>
      <w:r w:rsidRPr="00710F5E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8438AB" w:rsidRPr="00710F5E" w:rsidRDefault="008438AB" w:rsidP="008438AB">
      <w:pPr>
        <w:ind w:right="-2" w:firstLine="709"/>
        <w:jc w:val="both"/>
      </w:pPr>
      <w:r w:rsidRPr="00710F5E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8438AB" w:rsidRPr="00710F5E" w:rsidRDefault="008438AB" w:rsidP="008438AB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8438AB" w:rsidRPr="00710F5E" w:rsidRDefault="008438AB" w:rsidP="008438AB">
      <w:pPr>
        <w:ind w:right="-2" w:firstLine="709"/>
        <w:jc w:val="both"/>
      </w:pPr>
      <w:r w:rsidRPr="00710F5E"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bookmarkEnd w:id="5"/>
    <w:bookmarkEnd w:id="6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>
        <w:rPr>
          <w:b/>
          <w:color w:val="000000"/>
        </w:rPr>
        <w:t>10.</w:t>
      </w:r>
      <w:r w:rsidR="00481ACD">
        <w:rPr>
          <w:b/>
          <w:color w:val="000000"/>
        </w:rPr>
        <w:t>09.</w:t>
      </w:r>
      <w:r>
        <w:rPr>
          <w:b/>
          <w:color w:val="000000"/>
        </w:rPr>
        <w:t xml:space="preserve">2019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Ленина,</w:t>
      </w:r>
      <w:r w:rsidRPr="00FC73A4">
        <w:t> 3</w:t>
      </w:r>
      <w:r>
        <w:t>, кабинет 4</w:t>
      </w:r>
      <w:r w:rsidR="00A20191">
        <w:t>1</w:t>
      </w:r>
      <w:r>
        <w:t>.</w:t>
      </w:r>
    </w:p>
    <w:p w:rsidR="008438AB" w:rsidRPr="00710F5E" w:rsidRDefault="008438AB" w:rsidP="008438AB">
      <w:pPr>
        <w:ind w:right="-2" w:firstLine="709"/>
        <w:jc w:val="both"/>
      </w:pPr>
      <w:r w:rsidRPr="00710F5E">
        <w:t xml:space="preserve">Приложение: </w:t>
      </w:r>
    </w:p>
    <w:p w:rsidR="008438AB" w:rsidRPr="00710F5E" w:rsidRDefault="008438AB" w:rsidP="008438AB">
      <w:pPr>
        <w:ind w:left="709" w:right="-2"/>
        <w:jc w:val="both"/>
      </w:pPr>
      <w:r>
        <w:t>1.</w:t>
      </w:r>
      <w:r w:rsidRPr="00710F5E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8438AB" w:rsidRPr="00710F5E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2.</w:t>
      </w:r>
      <w:r w:rsidRPr="00710F5E">
        <w:rPr>
          <w:color w:val="000000"/>
        </w:rPr>
        <w:t>Анкета.</w:t>
      </w:r>
    </w:p>
    <w:p w:rsidR="008438AB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3.</w:t>
      </w:r>
      <w:r w:rsidRPr="00710F5E">
        <w:rPr>
          <w:color w:val="000000"/>
        </w:rPr>
        <w:t>Образе</w:t>
      </w:r>
      <w:bookmarkStart w:id="8" w:name="_GoBack"/>
      <w:bookmarkEnd w:id="8"/>
      <w:r w:rsidRPr="00710F5E">
        <w:rPr>
          <w:color w:val="000000"/>
        </w:rPr>
        <w:t>ц заполнения анкеты.</w:t>
      </w:r>
    </w:p>
    <w:p w:rsidR="008438AB" w:rsidRPr="00201095" w:rsidRDefault="008438AB" w:rsidP="008438AB">
      <w:pPr>
        <w:ind w:right="-2"/>
        <w:jc w:val="both"/>
      </w:pPr>
      <w:r>
        <w:t xml:space="preserve">            4.</w:t>
      </w:r>
      <w:r w:rsidRPr="00555238">
        <w:t>Согласие на обработку персональных данных.</w:t>
      </w:r>
    </w:p>
    <w:p w:rsidR="008438AB" w:rsidRPr="00710F5E" w:rsidRDefault="008438AB" w:rsidP="008438AB">
      <w:pPr>
        <w:ind w:left="709" w:right="-2"/>
        <w:jc w:val="both"/>
        <w:rPr>
          <w:color w:val="000000"/>
        </w:rPr>
      </w:pPr>
      <w:r>
        <w:rPr>
          <w:color w:val="000000"/>
        </w:rPr>
        <w:t>5.</w:t>
      </w:r>
      <w:r w:rsidRPr="00710F5E">
        <w:rPr>
          <w:color w:val="000000"/>
        </w:rPr>
        <w:t>Проект служебного контракта.</w:t>
      </w:r>
    </w:p>
    <w:p w:rsidR="008438AB" w:rsidRPr="00E04B1F" w:rsidRDefault="008438AB" w:rsidP="008438AB">
      <w:pPr>
        <w:ind w:right="-2"/>
        <w:jc w:val="both"/>
        <w:rPr>
          <w:color w:val="000000"/>
        </w:rPr>
      </w:pPr>
      <w:r>
        <w:rPr>
          <w:color w:val="000000"/>
        </w:rPr>
        <w:t xml:space="preserve">            6.</w:t>
      </w:r>
      <w:r w:rsidRPr="00E04B1F">
        <w:rPr>
          <w:color w:val="000000"/>
        </w:rPr>
        <w:t>Проект</w:t>
      </w:r>
      <w:r>
        <w:rPr>
          <w:color w:val="000000"/>
        </w:rPr>
        <w:t xml:space="preserve">ы </w:t>
      </w:r>
      <w:r w:rsidRPr="00E04B1F">
        <w:rPr>
          <w:color w:val="000000"/>
        </w:rPr>
        <w:t>должностн</w:t>
      </w:r>
      <w:r>
        <w:rPr>
          <w:color w:val="000000"/>
        </w:rPr>
        <w:t xml:space="preserve">ых </w:t>
      </w:r>
      <w:r w:rsidRPr="00E04B1F">
        <w:rPr>
          <w:color w:val="000000"/>
        </w:rPr>
        <w:t>регламент</w:t>
      </w:r>
      <w:r>
        <w:rPr>
          <w:color w:val="000000"/>
        </w:rPr>
        <w:t>ов</w:t>
      </w:r>
      <w:r w:rsidRPr="00E04B1F">
        <w:rPr>
          <w:color w:val="000000"/>
        </w:rPr>
        <w:t>.</w:t>
      </w:r>
    </w:p>
    <w:p w:rsidR="008438AB" w:rsidRPr="00710F5E" w:rsidRDefault="008438AB" w:rsidP="008438AB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8438AB" w:rsidRDefault="008438AB" w:rsidP="008438AB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8438AB" w:rsidRDefault="008438AB" w:rsidP="008438AB">
      <w:pPr>
        <w:ind w:right="-2" w:firstLine="720"/>
        <w:jc w:val="both"/>
      </w:pPr>
    </w:p>
    <w:p w:rsidR="008438AB" w:rsidRDefault="008438AB" w:rsidP="008438AB"/>
    <w:p w:rsidR="009D3187" w:rsidRPr="004A69A8" w:rsidRDefault="009D3187" w:rsidP="009D3187">
      <w:pPr>
        <w:tabs>
          <w:tab w:val="left" w:pos="6030"/>
        </w:tabs>
        <w:rPr>
          <w:color w:val="FF0000"/>
          <w:sz w:val="22"/>
          <w:szCs w:val="25"/>
        </w:rPr>
      </w:pPr>
    </w:p>
    <w:sectPr w:rsidR="009D3187" w:rsidRPr="004A69A8">
      <w:headerReference w:type="even" r:id="rId11"/>
      <w:headerReference w:type="default" r:id="rId12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F37" w:rsidRDefault="003F5F37">
      <w:r>
        <w:separator/>
      </w:r>
    </w:p>
  </w:endnote>
  <w:endnote w:type="continuationSeparator" w:id="0">
    <w:p w:rsidR="003F5F37" w:rsidRDefault="003F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F37" w:rsidRDefault="003F5F37">
      <w:r>
        <w:separator/>
      </w:r>
    </w:p>
  </w:footnote>
  <w:footnote w:type="continuationSeparator" w:id="0">
    <w:p w:rsidR="003F5F37" w:rsidRDefault="003F5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634262"/>
      <w:docPartObj>
        <w:docPartGallery w:val="Page Numbers (Top of Page)"/>
        <w:docPartUnique/>
      </w:docPartObj>
    </w:sdtPr>
    <w:sdtEndPr/>
    <w:sdtContent>
      <w:p w:rsidR="00AC6C3D" w:rsidRDefault="00AC6C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ACD">
          <w:rPr>
            <w:noProof/>
          </w:rPr>
          <w:t>5</w:t>
        </w:r>
        <w:r>
          <w:fldChar w:fldCharType="end"/>
        </w:r>
      </w:p>
    </w:sdtContent>
  </w:sdt>
  <w:p w:rsidR="0074474B" w:rsidRDefault="009D3187" w:rsidP="009D3187">
    <w:pPr>
      <w:pStyle w:val="a7"/>
      <w:tabs>
        <w:tab w:val="clear" w:pos="4677"/>
        <w:tab w:val="clear" w:pos="9355"/>
        <w:tab w:val="left" w:pos="70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316B9"/>
    <w:rsid w:val="000817D5"/>
    <w:rsid w:val="000A3E8A"/>
    <w:rsid w:val="000B100A"/>
    <w:rsid w:val="001146CD"/>
    <w:rsid w:val="00122B57"/>
    <w:rsid w:val="0015631D"/>
    <w:rsid w:val="00193CAF"/>
    <w:rsid w:val="00194C36"/>
    <w:rsid w:val="0019506A"/>
    <w:rsid w:val="001A26D9"/>
    <w:rsid w:val="001A4307"/>
    <w:rsid w:val="001A6B01"/>
    <w:rsid w:val="001C59C8"/>
    <w:rsid w:val="001D09D8"/>
    <w:rsid w:val="002326C9"/>
    <w:rsid w:val="00245565"/>
    <w:rsid w:val="00251F1C"/>
    <w:rsid w:val="002A5F4E"/>
    <w:rsid w:val="002F09ED"/>
    <w:rsid w:val="0034403E"/>
    <w:rsid w:val="00362E49"/>
    <w:rsid w:val="003639CF"/>
    <w:rsid w:val="00372A01"/>
    <w:rsid w:val="003B1F28"/>
    <w:rsid w:val="003C0396"/>
    <w:rsid w:val="003E4B5B"/>
    <w:rsid w:val="003F5F37"/>
    <w:rsid w:val="004103D0"/>
    <w:rsid w:val="00481ACD"/>
    <w:rsid w:val="005004B6"/>
    <w:rsid w:val="005448BF"/>
    <w:rsid w:val="00553DD3"/>
    <w:rsid w:val="00556152"/>
    <w:rsid w:val="005E5BA7"/>
    <w:rsid w:val="006409A5"/>
    <w:rsid w:val="006A3473"/>
    <w:rsid w:val="006D07DB"/>
    <w:rsid w:val="006F58D4"/>
    <w:rsid w:val="0074474B"/>
    <w:rsid w:val="00760C36"/>
    <w:rsid w:val="00767583"/>
    <w:rsid w:val="007A5DAD"/>
    <w:rsid w:val="007B236E"/>
    <w:rsid w:val="007C738D"/>
    <w:rsid w:val="007F3399"/>
    <w:rsid w:val="007F7713"/>
    <w:rsid w:val="00826CFC"/>
    <w:rsid w:val="00830F30"/>
    <w:rsid w:val="008438AB"/>
    <w:rsid w:val="00852A85"/>
    <w:rsid w:val="00877395"/>
    <w:rsid w:val="008F6720"/>
    <w:rsid w:val="0090108E"/>
    <w:rsid w:val="00923391"/>
    <w:rsid w:val="00946285"/>
    <w:rsid w:val="00995C03"/>
    <w:rsid w:val="009A5248"/>
    <w:rsid w:val="009B3CCB"/>
    <w:rsid w:val="009D3187"/>
    <w:rsid w:val="009D575F"/>
    <w:rsid w:val="00A00330"/>
    <w:rsid w:val="00A12E1B"/>
    <w:rsid w:val="00A20191"/>
    <w:rsid w:val="00A26267"/>
    <w:rsid w:val="00A34020"/>
    <w:rsid w:val="00AA5763"/>
    <w:rsid w:val="00AC6C3D"/>
    <w:rsid w:val="00AC7F58"/>
    <w:rsid w:val="00AD0F24"/>
    <w:rsid w:val="00AD16C8"/>
    <w:rsid w:val="00B05BED"/>
    <w:rsid w:val="00B12E0E"/>
    <w:rsid w:val="00B71EA2"/>
    <w:rsid w:val="00B7457E"/>
    <w:rsid w:val="00BB0F51"/>
    <w:rsid w:val="00BC31A2"/>
    <w:rsid w:val="00BC72AD"/>
    <w:rsid w:val="00BE3B4B"/>
    <w:rsid w:val="00C009A2"/>
    <w:rsid w:val="00C44B5B"/>
    <w:rsid w:val="00C606AA"/>
    <w:rsid w:val="00C85BB8"/>
    <w:rsid w:val="00CA4F11"/>
    <w:rsid w:val="00CD2D73"/>
    <w:rsid w:val="00CD2F0D"/>
    <w:rsid w:val="00CD4ADD"/>
    <w:rsid w:val="00CF0AB1"/>
    <w:rsid w:val="00E042DB"/>
    <w:rsid w:val="00E26177"/>
    <w:rsid w:val="00E353E1"/>
    <w:rsid w:val="00E62B11"/>
    <w:rsid w:val="00E85FBE"/>
    <w:rsid w:val="00EA7A94"/>
    <w:rsid w:val="00EC0D2C"/>
    <w:rsid w:val="00F4280C"/>
    <w:rsid w:val="00F43B14"/>
    <w:rsid w:val="00F556C6"/>
    <w:rsid w:val="00F65D25"/>
    <w:rsid w:val="00F77E3A"/>
    <w:rsid w:val="00F90C30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28A0-57B4-4F51-B6B4-51D79CF4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3</TotalTime>
  <Pages>5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Швец Ирина Александровна</cp:lastModifiedBy>
  <cp:revision>3</cp:revision>
  <cp:lastPrinted>2019-05-27T12:57:00Z</cp:lastPrinted>
  <dcterms:created xsi:type="dcterms:W3CDTF">2019-07-22T07:29:00Z</dcterms:created>
  <dcterms:modified xsi:type="dcterms:W3CDTF">2019-07-22T07:31:00Z</dcterms:modified>
</cp:coreProperties>
</file>